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187" w:rsidRDefault="00236187">
      <w:pPr>
        <w:pStyle w:val="BodyText"/>
        <w:jc w:val="left"/>
        <w:rPr>
          <w:b/>
          <w:bCs/>
          <w:kern w:val="28"/>
          <w:sz w:val="24"/>
          <w:szCs w:val="32"/>
        </w:rPr>
      </w:pPr>
    </w:p>
    <w:p w:rsidR="00236187" w:rsidRPr="009D62F1" w:rsidRDefault="00236187">
      <w:pPr>
        <w:pStyle w:val="BodyText"/>
        <w:jc w:val="left"/>
        <w:rPr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0" o:spid="_x0000_s1026" type="#_x0000_t75" alt="герб Н,Б" style="position:absolute;margin-left:214.5pt;margin-top:18pt;width:57.6pt;height:71.5pt;z-index:251658240;visibility:visible">
            <v:imagedata r:id="rId7" o:title=""/>
            <w10:wrap type="topAndBottom"/>
          </v:shape>
        </w:pict>
      </w:r>
    </w:p>
    <w:p w:rsidR="00236187" w:rsidRPr="009D62F1" w:rsidRDefault="00236187">
      <w:pPr>
        <w:pStyle w:val="BodyText"/>
        <w:jc w:val="center"/>
        <w:rPr>
          <w:b/>
          <w:szCs w:val="28"/>
        </w:rPr>
      </w:pPr>
      <w:r w:rsidRPr="009D62F1">
        <w:rPr>
          <w:b/>
          <w:noProof/>
          <w:szCs w:val="28"/>
        </w:rPr>
        <w:t>МУНИЦИПАЛЬНОЕ СОБРАНИЕ</w:t>
      </w:r>
    </w:p>
    <w:p w:rsidR="00236187" w:rsidRPr="009D62F1" w:rsidRDefault="002361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НОВОБУРАССКОГО МУНИЦИПАЛЬНОГО РАЙОНА </w:t>
      </w:r>
    </w:p>
    <w:p w:rsidR="00236187" w:rsidRPr="009D62F1" w:rsidRDefault="002361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САРАТОВСКОЙ </w:t>
      </w:r>
      <w:r w:rsidRPr="009D62F1">
        <w:rPr>
          <w:b/>
          <w:sz w:val="28"/>
          <w:szCs w:val="28"/>
        </w:rPr>
        <w:t>ОБЛАСТИ</w:t>
      </w:r>
    </w:p>
    <w:p w:rsidR="00236187" w:rsidRPr="009D62F1" w:rsidRDefault="00236187" w:rsidP="002E5A84">
      <w:pPr>
        <w:rPr>
          <w:b/>
          <w:sz w:val="28"/>
          <w:szCs w:val="28"/>
        </w:rPr>
      </w:pPr>
    </w:p>
    <w:p w:rsidR="00236187" w:rsidRPr="009D62F1" w:rsidRDefault="00236187">
      <w:pPr>
        <w:jc w:val="center"/>
        <w:rPr>
          <w:sz w:val="28"/>
          <w:szCs w:val="28"/>
        </w:rPr>
      </w:pPr>
    </w:p>
    <w:p w:rsidR="00236187" w:rsidRPr="009D62F1" w:rsidRDefault="00236187">
      <w:pPr>
        <w:pStyle w:val="Heading7"/>
        <w:rPr>
          <w:szCs w:val="28"/>
        </w:rPr>
      </w:pPr>
      <w:r>
        <w:rPr>
          <w:szCs w:val="28"/>
        </w:rPr>
        <w:t>РЕШЕНИЕ</w:t>
      </w:r>
    </w:p>
    <w:p w:rsidR="00236187" w:rsidRPr="009D62F1" w:rsidRDefault="00236187">
      <w:pPr>
        <w:rPr>
          <w:sz w:val="28"/>
          <w:szCs w:val="28"/>
        </w:rPr>
      </w:pPr>
    </w:p>
    <w:p w:rsidR="00236187" w:rsidRPr="009D62F1" w:rsidRDefault="00236187" w:rsidP="009D62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</w:t>
      </w:r>
      <w:r w:rsidRPr="009D62F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«23» ноября 2016 года </w:t>
      </w:r>
      <w:r w:rsidRPr="009D62F1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18</w:t>
      </w:r>
    </w:p>
    <w:p w:rsidR="00236187" w:rsidRDefault="00236187" w:rsidP="007516F9">
      <w:pPr>
        <w:pStyle w:val="BodyText"/>
        <w:jc w:val="center"/>
        <w:rPr>
          <w:b/>
          <w:szCs w:val="28"/>
        </w:rPr>
      </w:pPr>
    </w:p>
    <w:p w:rsidR="00236187" w:rsidRPr="009D62F1" w:rsidRDefault="00236187" w:rsidP="00AF3A8C">
      <w:pPr>
        <w:pStyle w:val="BodyText"/>
        <w:jc w:val="center"/>
        <w:rPr>
          <w:b/>
          <w:szCs w:val="28"/>
        </w:rPr>
      </w:pPr>
      <w:r>
        <w:rPr>
          <w:b/>
          <w:szCs w:val="28"/>
        </w:rPr>
        <w:t xml:space="preserve">Об установлении </w:t>
      </w:r>
      <w:r w:rsidRPr="009D62F1">
        <w:rPr>
          <w:b/>
          <w:szCs w:val="28"/>
        </w:rPr>
        <w:t xml:space="preserve">базовой ставки арендной платы за нежилые помещения, </w:t>
      </w:r>
      <w:r>
        <w:rPr>
          <w:b/>
          <w:szCs w:val="28"/>
        </w:rPr>
        <w:t xml:space="preserve">здания, сооружения </w:t>
      </w:r>
      <w:r w:rsidRPr="009D62F1">
        <w:rPr>
          <w:b/>
          <w:szCs w:val="28"/>
        </w:rPr>
        <w:t>муниципальной собственности Новобурасского му</w:t>
      </w:r>
      <w:r>
        <w:rPr>
          <w:b/>
          <w:szCs w:val="28"/>
        </w:rPr>
        <w:t>ниципального района на 2017 год</w:t>
      </w:r>
    </w:p>
    <w:p w:rsidR="00236187" w:rsidRPr="009D62F1" w:rsidRDefault="00236187" w:rsidP="007516F9">
      <w:pPr>
        <w:pStyle w:val="BodyText"/>
        <w:jc w:val="center"/>
        <w:rPr>
          <w:szCs w:val="28"/>
        </w:rPr>
      </w:pPr>
    </w:p>
    <w:p w:rsidR="00236187" w:rsidRPr="009D62F1" w:rsidRDefault="00236187" w:rsidP="00AF3A8C">
      <w:pPr>
        <w:pStyle w:val="BodyText"/>
        <w:ind w:firstLine="709"/>
        <w:rPr>
          <w:szCs w:val="28"/>
        </w:rPr>
      </w:pPr>
      <w:r>
        <w:rPr>
          <w:szCs w:val="28"/>
        </w:rPr>
        <w:t xml:space="preserve">Рассмотрев предложения </w:t>
      </w:r>
      <w:r w:rsidRPr="009D62F1">
        <w:rPr>
          <w:szCs w:val="28"/>
        </w:rPr>
        <w:t>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района, на основании ст. 4 и ст. 21 Устава Новобурасского муниципального района, в соответствии с поря</w:t>
      </w:r>
      <w:r>
        <w:rPr>
          <w:szCs w:val="28"/>
        </w:rPr>
        <w:t xml:space="preserve">дком  управления и распоряжения муниципальным нежилым фондом, и в целях увеличения поступлений </w:t>
      </w:r>
      <w:r w:rsidRPr="009D62F1">
        <w:rPr>
          <w:szCs w:val="28"/>
        </w:rPr>
        <w:t xml:space="preserve">средств в местный бюджет, муниципальное Собрание Новобурасского муниципального района решило: </w:t>
      </w:r>
    </w:p>
    <w:p w:rsidR="00236187" w:rsidRPr="009D62F1" w:rsidRDefault="00236187" w:rsidP="00AF3A8C">
      <w:pPr>
        <w:pStyle w:val="BodyText"/>
        <w:numPr>
          <w:ilvl w:val="0"/>
          <w:numId w:val="10"/>
        </w:numPr>
        <w:ind w:left="0" w:firstLine="709"/>
        <w:rPr>
          <w:szCs w:val="28"/>
        </w:rPr>
      </w:pPr>
      <w:r>
        <w:rPr>
          <w:szCs w:val="28"/>
        </w:rPr>
        <w:t xml:space="preserve">Установить </w:t>
      </w:r>
      <w:r w:rsidRPr="009D62F1">
        <w:rPr>
          <w:szCs w:val="28"/>
        </w:rPr>
        <w:t xml:space="preserve">базовую ставку арендной платы за нежилые </w:t>
      </w:r>
      <w:r>
        <w:rPr>
          <w:szCs w:val="28"/>
        </w:rPr>
        <w:t xml:space="preserve"> помещения, здания, сооружения муниципальной собственности </w:t>
      </w:r>
      <w:r w:rsidRPr="009D62F1">
        <w:rPr>
          <w:szCs w:val="28"/>
        </w:rPr>
        <w:t>Новобурасског</w:t>
      </w:r>
      <w:r>
        <w:rPr>
          <w:szCs w:val="28"/>
        </w:rPr>
        <w:t xml:space="preserve">о муниципального района 1060 </w:t>
      </w:r>
      <w:r w:rsidRPr="009D62F1">
        <w:rPr>
          <w:szCs w:val="28"/>
        </w:rPr>
        <w:t>рублей за 1 кв.м.</w:t>
      </w:r>
    </w:p>
    <w:p w:rsidR="00236187" w:rsidRPr="009D62F1" w:rsidRDefault="00236187" w:rsidP="00AF3A8C">
      <w:pPr>
        <w:pStyle w:val="BodyText"/>
        <w:ind w:firstLine="709"/>
        <w:rPr>
          <w:szCs w:val="28"/>
        </w:rPr>
      </w:pPr>
      <w:r w:rsidRPr="009D62F1">
        <w:rPr>
          <w:szCs w:val="28"/>
        </w:rPr>
        <w:t xml:space="preserve"> 1.1 Установить на 2017 год базовую ставку аренд</w:t>
      </w:r>
      <w:r>
        <w:rPr>
          <w:szCs w:val="28"/>
        </w:rPr>
        <w:t xml:space="preserve">ной платы за нежилые помещения, здания, сооружения муниципальной </w:t>
      </w:r>
      <w:r w:rsidRPr="009D62F1">
        <w:rPr>
          <w:szCs w:val="28"/>
        </w:rPr>
        <w:t>собственности Новобурасского муниципального района 800 рублей за 1 кв.м для категории организаций всех форм собственности, оказывающих услуги почтовой связи на территории Новобурасского муниципального района.</w:t>
      </w:r>
    </w:p>
    <w:p w:rsidR="00236187" w:rsidRPr="009D62F1" w:rsidRDefault="00236187" w:rsidP="00AF3A8C">
      <w:pPr>
        <w:pStyle w:val="BodyText"/>
        <w:numPr>
          <w:ilvl w:val="0"/>
          <w:numId w:val="10"/>
        </w:numPr>
        <w:ind w:left="0" w:firstLine="709"/>
        <w:rPr>
          <w:szCs w:val="28"/>
        </w:rPr>
      </w:pPr>
      <w:r w:rsidRPr="009D62F1">
        <w:rPr>
          <w:szCs w:val="28"/>
        </w:rPr>
        <w:t>Контроль за исполнением н</w:t>
      </w:r>
      <w:r>
        <w:rPr>
          <w:szCs w:val="28"/>
        </w:rPr>
        <w:t xml:space="preserve">астоящего Решения возложить на </w:t>
      </w:r>
      <w:r w:rsidRPr="009D62F1">
        <w:rPr>
          <w:szCs w:val="28"/>
        </w:rPr>
        <w:t xml:space="preserve">управление по вопросам землепользования, </w:t>
      </w:r>
      <w:r>
        <w:rPr>
          <w:szCs w:val="28"/>
        </w:rPr>
        <w:t xml:space="preserve">имущества, муниципальной </w:t>
      </w:r>
      <w:r w:rsidRPr="009D62F1">
        <w:rPr>
          <w:szCs w:val="28"/>
        </w:rPr>
        <w:t>собственности и градостроительства администрации Новобурасского муниципального района.</w:t>
      </w:r>
    </w:p>
    <w:p w:rsidR="00236187" w:rsidRPr="009D62F1" w:rsidRDefault="00236187" w:rsidP="00AF3A8C">
      <w:pPr>
        <w:pStyle w:val="BodyText"/>
        <w:numPr>
          <w:ilvl w:val="0"/>
          <w:numId w:val="10"/>
        </w:numPr>
        <w:ind w:left="0" w:firstLine="709"/>
        <w:rPr>
          <w:szCs w:val="28"/>
        </w:rPr>
      </w:pPr>
      <w:r w:rsidRPr="009D62F1">
        <w:rPr>
          <w:szCs w:val="28"/>
        </w:rPr>
        <w:t xml:space="preserve">Настоящее Решение вступает в силу со дня его официального опубликования в МУП «Редакция Новобурасской районной газеты «Наше время» и распространяется на правоотношения, возникшие с 01 января 2017 года. </w:t>
      </w:r>
    </w:p>
    <w:p w:rsidR="00236187" w:rsidRPr="009D62F1" w:rsidRDefault="00236187" w:rsidP="009D62F1">
      <w:pPr>
        <w:pStyle w:val="BodyText"/>
        <w:jc w:val="left"/>
        <w:rPr>
          <w:szCs w:val="28"/>
        </w:rPr>
      </w:pPr>
    </w:p>
    <w:p w:rsidR="00236187" w:rsidRPr="009D62F1" w:rsidRDefault="00236187">
      <w:pPr>
        <w:pStyle w:val="BodyText"/>
        <w:jc w:val="left"/>
        <w:rPr>
          <w:szCs w:val="28"/>
        </w:rPr>
      </w:pPr>
    </w:p>
    <w:p w:rsidR="00236187" w:rsidRDefault="00236187" w:rsidP="00AF3A8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муниципального Собрания</w:t>
      </w:r>
    </w:p>
    <w:p w:rsidR="00236187" w:rsidRPr="00AF3A8C" w:rsidRDefault="00236187" w:rsidP="00AF3A8C">
      <w:pPr>
        <w:jc w:val="both"/>
        <w:rPr>
          <w:szCs w:val="28"/>
        </w:rPr>
      </w:pPr>
      <w:r>
        <w:rPr>
          <w:b/>
          <w:sz w:val="28"/>
          <w:szCs w:val="28"/>
        </w:rPr>
        <w:t>Новобурасского муниципального района</w:t>
      </w:r>
      <w:r w:rsidRPr="00EF60FF">
        <w:rPr>
          <w:b/>
          <w:sz w:val="28"/>
          <w:szCs w:val="28"/>
        </w:rPr>
        <w:tab/>
      </w:r>
      <w:r w:rsidRPr="00EF60FF">
        <w:rPr>
          <w:b/>
          <w:sz w:val="28"/>
          <w:szCs w:val="28"/>
        </w:rPr>
        <w:tab/>
      </w:r>
      <w:r w:rsidRPr="00EF60FF">
        <w:rPr>
          <w:b/>
          <w:sz w:val="28"/>
          <w:szCs w:val="28"/>
        </w:rPr>
        <w:tab/>
      </w:r>
      <w:r w:rsidRPr="00EF60FF">
        <w:rPr>
          <w:b/>
          <w:sz w:val="28"/>
          <w:szCs w:val="28"/>
        </w:rPr>
        <w:tab/>
      </w:r>
      <w:r>
        <w:rPr>
          <w:b/>
          <w:sz w:val="28"/>
          <w:szCs w:val="28"/>
        </w:rPr>
        <w:t>С.И.Дзюбан</w:t>
      </w:r>
    </w:p>
    <w:p w:rsidR="00236187" w:rsidRDefault="00236187" w:rsidP="00AF3A8C">
      <w:pPr>
        <w:rPr>
          <w:b/>
          <w:sz w:val="28"/>
        </w:rPr>
      </w:pPr>
    </w:p>
    <w:p w:rsidR="00236187" w:rsidRDefault="00236187" w:rsidP="00AF3A8C">
      <w:pPr>
        <w:rPr>
          <w:b/>
          <w:sz w:val="28"/>
        </w:rPr>
      </w:pPr>
    </w:p>
    <w:p w:rsidR="00236187" w:rsidRPr="007E01A7" w:rsidRDefault="00236187" w:rsidP="00AF3A8C">
      <w:pPr>
        <w:rPr>
          <w:b/>
          <w:sz w:val="28"/>
        </w:rPr>
      </w:pPr>
      <w:r w:rsidRPr="007E01A7">
        <w:rPr>
          <w:b/>
          <w:sz w:val="28"/>
        </w:rPr>
        <w:t>Глава Новобурасского</w:t>
      </w:r>
    </w:p>
    <w:p w:rsidR="00236187" w:rsidRDefault="00236187" w:rsidP="00AF3A8C">
      <w:pPr>
        <w:rPr>
          <w:b/>
          <w:sz w:val="28"/>
        </w:rPr>
      </w:pPr>
      <w:r w:rsidRPr="007E01A7">
        <w:rPr>
          <w:b/>
          <w:sz w:val="28"/>
        </w:rPr>
        <w:t>муниципального района</w:t>
      </w:r>
      <w:r w:rsidRPr="007E01A7">
        <w:rPr>
          <w:b/>
          <w:sz w:val="28"/>
        </w:rPr>
        <w:tab/>
      </w:r>
      <w:r w:rsidRPr="007E01A7">
        <w:rPr>
          <w:b/>
          <w:sz w:val="28"/>
        </w:rPr>
        <w:tab/>
      </w:r>
      <w:r w:rsidRPr="007E01A7">
        <w:rPr>
          <w:b/>
          <w:sz w:val="28"/>
        </w:rPr>
        <w:tab/>
      </w:r>
      <w:r w:rsidRPr="007E01A7">
        <w:rPr>
          <w:b/>
          <w:sz w:val="28"/>
        </w:rPr>
        <w:tab/>
      </w:r>
      <w:r w:rsidRPr="007E01A7">
        <w:rPr>
          <w:b/>
          <w:sz w:val="28"/>
        </w:rPr>
        <w:tab/>
      </w:r>
      <w:r>
        <w:rPr>
          <w:b/>
          <w:sz w:val="28"/>
        </w:rPr>
        <w:tab/>
      </w:r>
      <w:r w:rsidRPr="007E01A7">
        <w:rPr>
          <w:b/>
          <w:sz w:val="28"/>
        </w:rPr>
        <w:tab/>
      </w:r>
      <w:r>
        <w:rPr>
          <w:b/>
          <w:sz w:val="28"/>
        </w:rPr>
        <w:t>М.В. Светлов</w:t>
      </w:r>
    </w:p>
    <w:p w:rsidR="00236187" w:rsidRPr="000E6D5B" w:rsidRDefault="00236187" w:rsidP="00AF3A8C">
      <w:pPr>
        <w:rPr>
          <w:b/>
          <w:sz w:val="28"/>
        </w:rPr>
      </w:pPr>
    </w:p>
    <w:sectPr w:rsidR="00236187" w:rsidRPr="000E6D5B" w:rsidSect="002E5A84">
      <w:pgSz w:w="11906" w:h="16838" w:code="9"/>
      <w:pgMar w:top="284" w:right="675" w:bottom="249" w:left="1015" w:header="720" w:footer="720" w:gutter="0"/>
      <w:cols w:space="720"/>
      <w:docGrid w:linePitch="2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6187" w:rsidRDefault="00236187">
      <w:r>
        <w:separator/>
      </w:r>
    </w:p>
  </w:endnote>
  <w:endnote w:type="continuationSeparator" w:id="0">
    <w:p w:rsidR="00236187" w:rsidRDefault="002361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6187" w:rsidRDefault="00236187">
      <w:r>
        <w:separator/>
      </w:r>
    </w:p>
  </w:footnote>
  <w:footnote w:type="continuationSeparator" w:id="0">
    <w:p w:rsidR="00236187" w:rsidRDefault="002361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E1602"/>
    <w:multiLevelType w:val="hybridMultilevel"/>
    <w:tmpl w:val="639A86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EC312C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138A5013"/>
    <w:multiLevelType w:val="hybridMultilevel"/>
    <w:tmpl w:val="57BE89A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D38304B"/>
    <w:multiLevelType w:val="multilevel"/>
    <w:tmpl w:val="FD2046BC"/>
    <w:lvl w:ilvl="0">
      <w:start w:val="1"/>
      <w:numFmt w:val="decimal"/>
      <w:lvlText w:val="%1."/>
      <w:lvlJc w:val="left"/>
      <w:pPr>
        <w:tabs>
          <w:tab w:val="num" w:pos="845"/>
        </w:tabs>
        <w:ind w:left="84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05"/>
        </w:tabs>
        <w:ind w:left="120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5"/>
        </w:tabs>
        <w:ind w:left="120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5"/>
        </w:tabs>
        <w:ind w:left="156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5"/>
        </w:tabs>
        <w:ind w:left="15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25"/>
        </w:tabs>
        <w:ind w:left="19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85"/>
        </w:tabs>
        <w:ind w:left="228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85"/>
        </w:tabs>
        <w:ind w:left="228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45"/>
        </w:tabs>
        <w:ind w:left="2645" w:hanging="2160"/>
      </w:pPr>
      <w:rPr>
        <w:rFonts w:cs="Times New Roman" w:hint="default"/>
      </w:rPr>
    </w:lvl>
  </w:abstractNum>
  <w:abstractNum w:abstractNumId="4">
    <w:nsid w:val="2FFB7CC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3F59064D"/>
    <w:multiLevelType w:val="hybridMultilevel"/>
    <w:tmpl w:val="B8C037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31844F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497F4B9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4E9A377C"/>
    <w:multiLevelType w:val="singleLevel"/>
    <w:tmpl w:val="A8847130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</w:abstractNum>
  <w:abstractNum w:abstractNumId="9">
    <w:nsid w:val="527F289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2D322BF"/>
    <w:multiLevelType w:val="singleLevel"/>
    <w:tmpl w:val="57A49A7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</w:abstractNum>
  <w:abstractNum w:abstractNumId="11">
    <w:nsid w:val="67267A1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2">
    <w:nsid w:val="67AC79D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>
    <w:nsid w:val="751338A6"/>
    <w:multiLevelType w:val="hybridMultilevel"/>
    <w:tmpl w:val="A0CE770A"/>
    <w:lvl w:ilvl="0" w:tplc="03342D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B75E7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10"/>
  </w:num>
  <w:num w:numId="3">
    <w:abstractNumId w:val="14"/>
  </w:num>
  <w:num w:numId="4">
    <w:abstractNumId w:val="7"/>
  </w:num>
  <w:num w:numId="5">
    <w:abstractNumId w:val="13"/>
  </w:num>
  <w:num w:numId="6">
    <w:abstractNumId w:val="3"/>
  </w:num>
  <w:num w:numId="7">
    <w:abstractNumId w:val="12"/>
  </w:num>
  <w:num w:numId="8">
    <w:abstractNumId w:val="1"/>
  </w:num>
  <w:num w:numId="9">
    <w:abstractNumId w:val="0"/>
  </w:num>
  <w:num w:numId="10">
    <w:abstractNumId w:val="5"/>
  </w:num>
  <w:num w:numId="11">
    <w:abstractNumId w:val="11"/>
  </w:num>
  <w:num w:numId="12">
    <w:abstractNumId w:val="6"/>
  </w:num>
  <w:num w:numId="13">
    <w:abstractNumId w:val="4"/>
  </w:num>
  <w:num w:numId="14">
    <w:abstractNumId w:val="9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357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5F85"/>
    <w:rsid w:val="00051865"/>
    <w:rsid w:val="000877BE"/>
    <w:rsid w:val="000979D2"/>
    <w:rsid w:val="000A5FFB"/>
    <w:rsid w:val="000D107A"/>
    <w:rsid w:val="000E6D5B"/>
    <w:rsid w:val="00130902"/>
    <w:rsid w:val="001329E4"/>
    <w:rsid w:val="00132F04"/>
    <w:rsid w:val="001446F7"/>
    <w:rsid w:val="0017760F"/>
    <w:rsid w:val="001977F0"/>
    <w:rsid w:val="001A57D3"/>
    <w:rsid w:val="001D0F70"/>
    <w:rsid w:val="001E2651"/>
    <w:rsid w:val="001E414C"/>
    <w:rsid w:val="001E5F85"/>
    <w:rsid w:val="00211914"/>
    <w:rsid w:val="00236187"/>
    <w:rsid w:val="00290273"/>
    <w:rsid w:val="002C1B86"/>
    <w:rsid w:val="002C4AA1"/>
    <w:rsid w:val="002E5A84"/>
    <w:rsid w:val="0030113E"/>
    <w:rsid w:val="00304C71"/>
    <w:rsid w:val="00325AF7"/>
    <w:rsid w:val="00335988"/>
    <w:rsid w:val="00393DEC"/>
    <w:rsid w:val="003A39E1"/>
    <w:rsid w:val="003B6F76"/>
    <w:rsid w:val="003E346D"/>
    <w:rsid w:val="003F19B1"/>
    <w:rsid w:val="00415DC4"/>
    <w:rsid w:val="00427403"/>
    <w:rsid w:val="004517F9"/>
    <w:rsid w:val="004F46EA"/>
    <w:rsid w:val="00537DF4"/>
    <w:rsid w:val="00540881"/>
    <w:rsid w:val="00550C34"/>
    <w:rsid w:val="005A23AF"/>
    <w:rsid w:val="005A2966"/>
    <w:rsid w:val="005E087A"/>
    <w:rsid w:val="00657846"/>
    <w:rsid w:val="006767E4"/>
    <w:rsid w:val="0068537D"/>
    <w:rsid w:val="006C6E1D"/>
    <w:rsid w:val="006D0744"/>
    <w:rsid w:val="006F1C6A"/>
    <w:rsid w:val="006F6399"/>
    <w:rsid w:val="00722CE3"/>
    <w:rsid w:val="007516F9"/>
    <w:rsid w:val="00770A22"/>
    <w:rsid w:val="007868AE"/>
    <w:rsid w:val="007C2EDC"/>
    <w:rsid w:val="007E01A7"/>
    <w:rsid w:val="00881201"/>
    <w:rsid w:val="008A26AE"/>
    <w:rsid w:val="008A6928"/>
    <w:rsid w:val="008E30F8"/>
    <w:rsid w:val="008F4C91"/>
    <w:rsid w:val="009059D8"/>
    <w:rsid w:val="00920686"/>
    <w:rsid w:val="00936BAF"/>
    <w:rsid w:val="009B00F0"/>
    <w:rsid w:val="009C390E"/>
    <w:rsid w:val="009C4701"/>
    <w:rsid w:val="009C4CCE"/>
    <w:rsid w:val="009D62F1"/>
    <w:rsid w:val="00A35DF4"/>
    <w:rsid w:val="00A74B79"/>
    <w:rsid w:val="00A95DE6"/>
    <w:rsid w:val="00AF3A8C"/>
    <w:rsid w:val="00B13ACD"/>
    <w:rsid w:val="00B14B81"/>
    <w:rsid w:val="00B14DA4"/>
    <w:rsid w:val="00B372C3"/>
    <w:rsid w:val="00B44D32"/>
    <w:rsid w:val="00B578C0"/>
    <w:rsid w:val="00B826E8"/>
    <w:rsid w:val="00BA5277"/>
    <w:rsid w:val="00BE3B28"/>
    <w:rsid w:val="00C46150"/>
    <w:rsid w:val="00C47EB4"/>
    <w:rsid w:val="00C53BBD"/>
    <w:rsid w:val="00C60975"/>
    <w:rsid w:val="00C7612E"/>
    <w:rsid w:val="00C91B59"/>
    <w:rsid w:val="00CB31C5"/>
    <w:rsid w:val="00CC7E9A"/>
    <w:rsid w:val="00CD12A9"/>
    <w:rsid w:val="00CF0024"/>
    <w:rsid w:val="00D06F8C"/>
    <w:rsid w:val="00D25494"/>
    <w:rsid w:val="00D91AB8"/>
    <w:rsid w:val="00D93263"/>
    <w:rsid w:val="00DD52F3"/>
    <w:rsid w:val="00E251B1"/>
    <w:rsid w:val="00E45131"/>
    <w:rsid w:val="00E51295"/>
    <w:rsid w:val="00E53517"/>
    <w:rsid w:val="00E67879"/>
    <w:rsid w:val="00EC25BD"/>
    <w:rsid w:val="00EF1719"/>
    <w:rsid w:val="00EF60FF"/>
    <w:rsid w:val="00F0116D"/>
    <w:rsid w:val="00F52036"/>
    <w:rsid w:val="00F9704B"/>
    <w:rsid w:val="00FE6B3B"/>
    <w:rsid w:val="00FF6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7F0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977F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977F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F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977F0"/>
    <w:pPr>
      <w:keepNext/>
      <w:outlineLvl w:val="3"/>
    </w:pPr>
    <w:rPr>
      <w:b/>
      <w:sz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977F0"/>
    <w:pPr>
      <w:keepNext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977F0"/>
    <w:pPr>
      <w:keepNext/>
      <w:ind w:left="1440"/>
      <w:outlineLvl w:val="5"/>
    </w:pPr>
    <w:rPr>
      <w:sz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977F0"/>
    <w:pPr>
      <w:keepNext/>
      <w:jc w:val="center"/>
      <w:outlineLvl w:val="6"/>
    </w:pPr>
    <w:rPr>
      <w:b/>
      <w:bCs/>
      <w:sz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977F0"/>
    <w:pPr>
      <w:keepNext/>
      <w:jc w:val="center"/>
      <w:outlineLvl w:val="7"/>
    </w:pPr>
    <w:rPr>
      <w:b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E6B3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E6B3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E6B3B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E6B3B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FE6B3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FE6B3B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FE6B3B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FE6B3B"/>
    <w:rPr>
      <w:rFonts w:ascii="Calibri" w:hAnsi="Calibri" w:cs="Times New Roman"/>
      <w:i/>
      <w:iCs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977F0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E6B3B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1977F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E6B3B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1977F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E6B3B"/>
    <w:rPr>
      <w:rFonts w:cs="Times New Roman"/>
      <w:sz w:val="20"/>
      <w:szCs w:val="20"/>
    </w:rPr>
  </w:style>
  <w:style w:type="paragraph" w:styleId="List">
    <w:name w:val="List"/>
    <w:basedOn w:val="Normal"/>
    <w:uiPriority w:val="99"/>
    <w:rsid w:val="001977F0"/>
    <w:pPr>
      <w:ind w:left="283" w:hanging="283"/>
    </w:pPr>
  </w:style>
  <w:style w:type="paragraph" w:styleId="List2">
    <w:name w:val="List 2"/>
    <w:basedOn w:val="Normal"/>
    <w:uiPriority w:val="99"/>
    <w:rsid w:val="001977F0"/>
    <w:pPr>
      <w:ind w:left="566" w:hanging="283"/>
    </w:pPr>
  </w:style>
  <w:style w:type="paragraph" w:styleId="Title">
    <w:name w:val="Title"/>
    <w:basedOn w:val="Normal"/>
    <w:link w:val="TitleChar"/>
    <w:uiPriority w:val="99"/>
    <w:qFormat/>
    <w:rsid w:val="001977F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FE6B3B"/>
    <w:rPr>
      <w:rFonts w:ascii="Cambria" w:hAnsi="Cambria" w:cs="Times New Roman"/>
      <w:b/>
      <w:bCs/>
      <w:kern w:val="28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rsid w:val="001977F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E6B3B"/>
    <w:rPr>
      <w:rFonts w:cs="Times New Roman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1977F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FE6B3B"/>
    <w:rPr>
      <w:rFonts w:ascii="Cambria" w:hAnsi="Cambria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1977F0"/>
    <w:rPr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E6B3B"/>
    <w:rPr>
      <w:rFonts w:cs="Times New Roman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1977F0"/>
    <w:pPr>
      <w:jc w:val="center"/>
    </w:pPr>
    <w:rPr>
      <w:b/>
      <w:sz w:val="24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E6B3B"/>
    <w:rPr>
      <w:rFonts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rsid w:val="008A69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A69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1</Pages>
  <Words>270</Words>
  <Characters>1541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РАЙОННЫЙ СОВЕТ</dc:title>
  <dc:subject/>
  <dc:creator>Екатерина</dc:creator>
  <cp:keywords/>
  <dc:description/>
  <cp:lastModifiedBy>User_MS</cp:lastModifiedBy>
  <cp:revision>14</cp:revision>
  <cp:lastPrinted>2016-11-22T11:04:00Z</cp:lastPrinted>
  <dcterms:created xsi:type="dcterms:W3CDTF">2016-11-16T08:32:00Z</dcterms:created>
  <dcterms:modified xsi:type="dcterms:W3CDTF">2016-11-23T09:41:00Z</dcterms:modified>
</cp:coreProperties>
</file>